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DF991" w14:textId="77777777" w:rsidR="005C7AFF" w:rsidRPr="0067463C" w:rsidRDefault="0067463C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7463C">
        <w:rPr>
          <w:rFonts w:ascii="Calibri" w:hAnsi="Calibri" w:cs="Calibri"/>
          <w:b/>
          <w:sz w:val="22"/>
          <w:szCs w:val="16"/>
        </w:rPr>
        <w:t>Anexa 11</w:t>
      </w:r>
    </w:p>
    <w:p w14:paraId="7E6BFEB9" w14:textId="77777777" w:rsidR="005B6830" w:rsidRDefault="005B6830" w:rsidP="005C7AFF">
      <w:pPr>
        <w:jc w:val="right"/>
        <w:rPr>
          <w:rFonts w:ascii="Calibri" w:hAnsi="Calibri" w:cs="Calibri"/>
          <w:szCs w:val="16"/>
        </w:rPr>
      </w:pPr>
    </w:p>
    <w:p w14:paraId="1017F140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sz w:val="24"/>
        </w:rPr>
      </w:pPr>
    </w:p>
    <w:p w14:paraId="018EE96A" w14:textId="77777777" w:rsidR="005B6830" w:rsidRPr="00F95EDF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>Lista de echipamente și/sau lucrări și/sau servicii cu încadrarea acestora pe secțiunea de cheltuieli eligibile /neeligibile (dacă este cazul)</w:t>
      </w:r>
    </w:p>
    <w:p w14:paraId="629D2DB8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rPr>
          <w:rFonts w:ascii="Calibri" w:hAnsi="Calibri" w:cs="Calibri"/>
          <w:sz w:val="24"/>
        </w:rPr>
      </w:pPr>
    </w:p>
    <w:p w14:paraId="42EFDE1C" w14:textId="77777777" w:rsidR="00C92090" w:rsidRPr="00F95EDF" w:rsidRDefault="00C92090" w:rsidP="005B6830">
      <w:pPr>
        <w:rPr>
          <w:rFonts w:ascii="Calibri" w:hAnsi="Calibri" w:cs="Calibri"/>
        </w:rPr>
      </w:pPr>
    </w:p>
    <w:p w14:paraId="0728BD8E" w14:textId="77777777" w:rsidR="005B6830" w:rsidRPr="00F95EDF" w:rsidRDefault="005B6830" w:rsidP="00C92090">
      <w:pPr>
        <w:jc w:val="both"/>
        <w:rPr>
          <w:rFonts w:ascii="Calibri" w:hAnsi="Calibri" w:cs="Calibri"/>
        </w:rPr>
      </w:pPr>
      <w:r w:rsidRPr="00F95EDF">
        <w:rPr>
          <w:rFonts w:ascii="Calibri" w:hAnsi="Calibri" w:cs="Calibri"/>
        </w:rPr>
        <w:t xml:space="preserve">În </w:t>
      </w:r>
      <w:proofErr w:type="spellStart"/>
      <w:r w:rsidRPr="00F95EDF">
        <w:rPr>
          <w:rFonts w:ascii="Calibri" w:hAnsi="Calibri" w:cs="Calibri"/>
        </w:rPr>
        <w:t>funcţie</w:t>
      </w:r>
      <w:proofErr w:type="spellEnd"/>
      <w:r w:rsidRPr="00F95EDF">
        <w:rPr>
          <w:rFonts w:ascii="Calibri" w:hAnsi="Calibri" w:cs="Calibri"/>
        </w:rPr>
        <w:t xml:space="preserve"> de tipul de proiect, </w:t>
      </w:r>
      <w:proofErr w:type="spellStart"/>
      <w:r w:rsidRPr="00F95EDF">
        <w:rPr>
          <w:rFonts w:ascii="Calibri" w:hAnsi="Calibri" w:cs="Calibri"/>
        </w:rPr>
        <w:t>şi</w:t>
      </w:r>
      <w:proofErr w:type="spellEnd"/>
      <w:r w:rsidRPr="00F95EDF">
        <w:rPr>
          <w:rFonts w:ascii="Calibri" w:hAnsi="Calibri" w:cs="Calibri"/>
        </w:rPr>
        <w:t xml:space="preserve"> de ce se propune a se </w:t>
      </w:r>
      <w:proofErr w:type="spellStart"/>
      <w:r w:rsidRPr="00F95EDF">
        <w:rPr>
          <w:rFonts w:ascii="Calibri" w:hAnsi="Calibri" w:cs="Calibri"/>
        </w:rPr>
        <w:t>achiziţiona</w:t>
      </w:r>
      <w:proofErr w:type="spellEnd"/>
      <w:r w:rsidRPr="00F95EDF">
        <w:rPr>
          <w:rFonts w:ascii="Calibri" w:hAnsi="Calibri" w:cs="Calibri"/>
        </w:rPr>
        <w:t xml:space="preserve"> se va completa următorul tabel:</w:t>
      </w:r>
    </w:p>
    <w:p w14:paraId="40FC9AD9" w14:textId="77777777" w:rsidR="005B6830" w:rsidRPr="00F95EDF" w:rsidRDefault="005B6830" w:rsidP="005B6830">
      <w:pPr>
        <w:rPr>
          <w:rFonts w:ascii="Calibri" w:hAnsi="Calibri" w:cs="Calibri"/>
        </w:rPr>
      </w:pPr>
    </w:p>
    <w:tbl>
      <w:tblPr>
        <w:tblW w:w="1020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709"/>
        <w:gridCol w:w="1276"/>
        <w:gridCol w:w="992"/>
        <w:gridCol w:w="1298"/>
        <w:gridCol w:w="1080"/>
        <w:gridCol w:w="1733"/>
      </w:tblGrid>
      <w:tr w:rsidR="005B6830" w:rsidRPr="00F95EDF" w14:paraId="47E44A1B" w14:textId="77777777" w:rsidTr="00DB6815">
        <w:trPr>
          <w:trHeight w:val="735"/>
        </w:trPr>
        <w:tc>
          <w:tcPr>
            <w:tcW w:w="127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D3B64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4CE3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66F9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13560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99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7253" w14:textId="77777777" w:rsidR="005B6830" w:rsidRPr="00F95EDF" w:rsidRDefault="005B6830" w:rsidP="00F95EDF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Preţul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unitar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29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BAD0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</w:t>
            </w:r>
          </w:p>
          <w:p w14:paraId="2CC27D2E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3C49095B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58F8B20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57D201A4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2E95E7A4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(se va </w:t>
            </w: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eligibil </w:t>
            </w: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neeligibil)</w:t>
            </w:r>
          </w:p>
        </w:tc>
      </w:tr>
      <w:tr w:rsidR="005B6830" w:rsidRPr="00F95EDF" w14:paraId="0BF87A1F" w14:textId="77777777" w:rsidTr="00DB6815">
        <w:trPr>
          <w:trHeight w:val="435"/>
        </w:trPr>
        <w:tc>
          <w:tcPr>
            <w:tcW w:w="12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CB3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0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0F6C5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7B6F7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2DB94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E78E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4</w:t>
            </w:r>
          </w:p>
        </w:tc>
        <w:tc>
          <w:tcPr>
            <w:tcW w:w="12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23D32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0EC26EE0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6</w:t>
            </w:r>
          </w:p>
        </w:tc>
        <w:tc>
          <w:tcPr>
            <w:tcW w:w="1733" w:type="dxa"/>
            <w:shd w:val="clear" w:color="auto" w:fill="FFFFFF"/>
          </w:tcPr>
          <w:p w14:paraId="54243455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7</w:t>
            </w:r>
          </w:p>
        </w:tc>
      </w:tr>
      <w:tr w:rsidR="005B6830" w:rsidRPr="00F95EDF" w14:paraId="639B7037" w14:textId="77777777" w:rsidTr="00DB6815">
        <w:trPr>
          <w:trHeight w:val="264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1B78D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Echipamente și dotări</w:t>
            </w:r>
          </w:p>
        </w:tc>
      </w:tr>
      <w:tr w:rsidR="005B6830" w:rsidRPr="00F95EDF" w14:paraId="4F1E974C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CDF9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9CBF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29A19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E82F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39F1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C03C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8591CC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B2602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9F940EE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F191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3A44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25F2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A5FA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51BE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C65A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5B39CD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6695C025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AC32545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CBD1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F9C0F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2D0D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D9225A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ABAC92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71F321B" w14:textId="77777777" w:rsidTr="00DB6815">
        <w:trPr>
          <w:trHeight w:val="300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9B4F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Lucrari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 xml:space="preserve">-Denumire obiect de </w:t>
            </w: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investitii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>, de exemplu:</w:t>
            </w:r>
          </w:p>
        </w:tc>
      </w:tr>
      <w:tr w:rsidR="005B6830" w:rsidRPr="00F95EDF" w14:paraId="14E83A8E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20443" w14:textId="77777777" w:rsidR="005B6830" w:rsidRPr="00F95EDF" w:rsidRDefault="005B6830" w:rsidP="009A29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Lucrari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 xml:space="preserve"> reabilitare 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A38A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B84D5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39B07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FF2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E9FE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3F957F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FB103B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E9FF920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B2078" w14:textId="77777777" w:rsidR="005B6830" w:rsidRPr="00F95EDF" w:rsidRDefault="005B6830" w:rsidP="0067463C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proofErr w:type="spellStart"/>
            <w:r w:rsidR="009A29A2" w:rsidRPr="00F95EDF">
              <w:rPr>
                <w:rFonts w:ascii="Calibri" w:hAnsi="Calibri" w:cs="Calibri"/>
                <w:color w:val="000000"/>
                <w:lang w:eastAsia="ro-RO"/>
              </w:rPr>
              <w:t>Statii</w:t>
            </w:r>
            <w:proofErr w:type="spellEnd"/>
            <w:r w:rsidR="009A29A2" w:rsidRPr="00F95EDF">
              <w:rPr>
                <w:rFonts w:ascii="Calibri" w:hAnsi="Calibri" w:cs="Calibri"/>
                <w:color w:val="000000"/>
                <w:lang w:eastAsia="ro-RO"/>
              </w:rPr>
              <w:t xml:space="preserve"> calatori</w:t>
            </w:r>
            <w:r w:rsidR="0067463C">
              <w:rPr>
                <w:rFonts w:ascii="Calibri" w:hAnsi="Calibri" w:cs="Calibri"/>
                <w:color w:val="000000"/>
                <w:lang w:eastAsia="ro-RO"/>
              </w:rPr>
              <w:t xml:space="preserve"> </w:t>
            </w:r>
            <w:r w:rsidRPr="00F95EDF">
              <w:rPr>
                <w:rFonts w:ascii="Calibri" w:hAnsi="Calibri" w:cs="Calibri"/>
                <w:color w:val="000000"/>
                <w:lang w:eastAsia="ro-RO"/>
              </w:rPr>
              <w:t>etc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96EF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3C01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E216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54D5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47D96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462B6D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A0C22C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424E05C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25149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E2FD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4EBD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868483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73A60BF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4831968" w14:textId="77777777" w:rsidTr="00DB6815">
        <w:trPr>
          <w:trHeight w:val="300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0121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Denumire servicii</w:t>
            </w:r>
          </w:p>
        </w:tc>
      </w:tr>
      <w:tr w:rsidR="005B6830" w:rsidRPr="00F95EDF" w14:paraId="6B71E20B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279D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8AC0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809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BAD3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23C27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A7E2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2F6A425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B03CA3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67B10C77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9C21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712F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F733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2A9A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3C59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EEC5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F9DCD4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D9DAF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05149B00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824EC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D3699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3C4A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998E8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BD4B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B976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F9BB24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6313AE5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546EBDF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AFC7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4DE57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2796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37889EC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F3F951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0597C78A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3880D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743D9" w14:textId="77777777" w:rsidR="005B6830" w:rsidRPr="00F95EDF" w:rsidRDefault="005B6830" w:rsidP="00F95EDF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2AF9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7B6783A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D31ABC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</w:tbl>
    <w:p w14:paraId="2ACEAF3C" w14:textId="77777777" w:rsidR="005B6830" w:rsidRPr="007E31DD" w:rsidRDefault="005B6830" w:rsidP="00F330B9"/>
    <w:sectPr w:rsidR="005B6830" w:rsidRPr="007E31DD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952C8" w14:textId="77777777" w:rsidR="00AA0FC3" w:rsidRDefault="00AA0FC3">
      <w:r>
        <w:separator/>
      </w:r>
    </w:p>
  </w:endnote>
  <w:endnote w:type="continuationSeparator" w:id="0">
    <w:p w14:paraId="7D3934D3" w14:textId="77777777" w:rsidR="00AA0FC3" w:rsidRDefault="00AA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6146E7" w14:textId="77777777" w:rsidR="008F1A9F" w:rsidRDefault="008F1A9F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40D426B" w14:textId="77777777">
      <w:trPr>
        <w:cantSplit/>
        <w:trHeight w:hRule="exact" w:val="340"/>
        <w:hidden/>
      </w:trPr>
      <w:tc>
        <w:tcPr>
          <w:tcW w:w="9210" w:type="dxa"/>
        </w:tcPr>
        <w:p w14:paraId="0C4C3EAE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BB9FF53" w14:textId="77777777" w:rsidR="00F12E7F" w:rsidRDefault="00E02ABB" w:rsidP="00F12E7F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64384" behindDoc="0" locked="0" layoutInCell="1" allowOverlap="1" wp14:anchorId="60669B87" wp14:editId="5B696BE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D38EF" wp14:editId="715E159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0BD2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17044B6" wp14:editId="0B08CCC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A1BF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A43C17" wp14:editId="16A223B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B6547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CD337F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E15E2CD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61312" behindDoc="0" locked="0" layoutInCell="1" allowOverlap="1" wp14:anchorId="6541B3FE" wp14:editId="24A309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85080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3B045" w14:textId="77777777" w:rsidR="00072DDE" w:rsidRDefault="00E02ABB">
    <w:pPr>
      <w:pStyle w:val="Subsol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75DDBC3F" wp14:editId="568BC48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FE8060" wp14:editId="208FB1D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69A84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3A6BCE8" wp14:editId="6EA9D96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3455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50675C7" wp14:editId="63E104A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5627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FE05B4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1BAFF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6192" behindDoc="0" locked="0" layoutInCell="1" allowOverlap="1" wp14:anchorId="4A7D08DC" wp14:editId="39C9B9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DB987" w14:textId="77777777" w:rsidR="00AA0FC3" w:rsidRDefault="00AA0FC3">
      <w:r>
        <w:separator/>
      </w:r>
    </w:p>
  </w:footnote>
  <w:footnote w:type="continuationSeparator" w:id="0">
    <w:p w14:paraId="23FF700D" w14:textId="77777777" w:rsidR="00AA0FC3" w:rsidRDefault="00AA0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633999" w14:textId="71DE34BE" w:rsidR="008F1A9F" w:rsidRDefault="008F1A9F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A1656" w14:textId="749A50EF" w:rsidR="002B3BB9" w:rsidRPr="00851382" w:rsidRDefault="00E02ABB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GB" w:eastAsia="en-GB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17B95A" wp14:editId="522E971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27FC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E4C8A3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78D6" w14:textId="61BB84B0" w:rsidR="002B3BB9" w:rsidRDefault="00E02ABB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GB" w:eastAsia="en-GB"/>
      </w:rPr>
      <w:drawing>
        <wp:anchor distT="0" distB="0" distL="114300" distR="114300" simplePos="0" relativeHeight="251652096" behindDoc="0" locked="0" layoutInCell="1" allowOverlap="1" wp14:anchorId="1DA36DB2" wp14:editId="21B40C8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3120" behindDoc="0" locked="0" layoutInCell="1" allowOverlap="1" wp14:anchorId="13522A42" wp14:editId="522BDFD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4144" behindDoc="0" locked="0" layoutInCell="1" allowOverlap="1" wp14:anchorId="78365DD1" wp14:editId="58BA15A8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392202">
    <w:abstractNumId w:val="2"/>
  </w:num>
  <w:num w:numId="2" w16cid:durableId="942880043">
    <w:abstractNumId w:val="1"/>
  </w:num>
  <w:num w:numId="3" w16cid:durableId="1720087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717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61264"/>
    <w:rsid w:val="00376CFE"/>
    <w:rsid w:val="003E2E03"/>
    <w:rsid w:val="00474291"/>
    <w:rsid w:val="00474F02"/>
    <w:rsid w:val="00523BEA"/>
    <w:rsid w:val="005A6B00"/>
    <w:rsid w:val="005B6830"/>
    <w:rsid w:val="005C21C9"/>
    <w:rsid w:val="005C7AFF"/>
    <w:rsid w:val="00643AC4"/>
    <w:rsid w:val="0067463C"/>
    <w:rsid w:val="006B79B9"/>
    <w:rsid w:val="006F14B9"/>
    <w:rsid w:val="007209E0"/>
    <w:rsid w:val="00754551"/>
    <w:rsid w:val="007A69A6"/>
    <w:rsid w:val="007C403D"/>
    <w:rsid w:val="00830473"/>
    <w:rsid w:val="00851382"/>
    <w:rsid w:val="0088290B"/>
    <w:rsid w:val="008C26CE"/>
    <w:rsid w:val="008E7688"/>
    <w:rsid w:val="008F1A9F"/>
    <w:rsid w:val="00936CF8"/>
    <w:rsid w:val="0095716B"/>
    <w:rsid w:val="009A29A2"/>
    <w:rsid w:val="009F711B"/>
    <w:rsid w:val="00A06DE4"/>
    <w:rsid w:val="00AA0FC3"/>
    <w:rsid w:val="00AE4990"/>
    <w:rsid w:val="00B15233"/>
    <w:rsid w:val="00BD3175"/>
    <w:rsid w:val="00C05C7A"/>
    <w:rsid w:val="00C82AD1"/>
    <w:rsid w:val="00C916A3"/>
    <w:rsid w:val="00C92090"/>
    <w:rsid w:val="00CC6C98"/>
    <w:rsid w:val="00D22014"/>
    <w:rsid w:val="00D94812"/>
    <w:rsid w:val="00DB6815"/>
    <w:rsid w:val="00DD113C"/>
    <w:rsid w:val="00E02ABB"/>
    <w:rsid w:val="00E31672"/>
    <w:rsid w:val="00E47C21"/>
    <w:rsid w:val="00E51973"/>
    <w:rsid w:val="00E753B1"/>
    <w:rsid w:val="00EF25AA"/>
    <w:rsid w:val="00EF6CD7"/>
    <w:rsid w:val="00F11AAB"/>
    <w:rsid w:val="00F12E7F"/>
    <w:rsid w:val="00F330B9"/>
    <w:rsid w:val="00F95ED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19D379C"/>
  <w15:chartTrackingRefBased/>
  <w15:docId w15:val="{FD251F6E-C3AE-4EF8-9856-6AE3321D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5B6830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D851F-09F9-4B95-BAC3-5D8FA134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97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804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4</cp:revision>
  <cp:lastPrinted>2022-03-29T08:07:00Z</cp:lastPrinted>
  <dcterms:created xsi:type="dcterms:W3CDTF">2025-04-09T10:41:00Z</dcterms:created>
  <dcterms:modified xsi:type="dcterms:W3CDTF">2026-07-20T11:55:00Z</dcterms:modified>
</cp:coreProperties>
</file>